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76019" w:rsidRPr="0088704B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976019" w:rsidRPr="0088704B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6064FF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="006064FF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6064FF" w:rsidRPr="00512C1B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>ร้อยละความสำเร็จในการลงทะเบียนรับ-ส่งหนังสือราชการด้วยระบบสารบรรณอิเล็กทรอนิกส์ได้</w:t>
      </w:r>
      <w:r w:rsidR="006064FF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ab/>
      </w:r>
      <w:r w:rsidR="006064FF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ab/>
      </w:r>
      <w:r w:rsidR="006064FF">
        <w:rPr>
          <w:rFonts w:ascii="TH SarabunPSK" w:hAnsi="TH SarabunPSK" w:cs="TH SarabunPSK"/>
          <w:b/>
          <w:bCs/>
          <w:spacing w:val="-10"/>
          <w:sz w:val="30"/>
          <w:szCs w:val="30"/>
          <w:cs/>
        </w:rPr>
        <w:tab/>
      </w:r>
      <w:r w:rsidR="006064FF" w:rsidRPr="00512C1B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>ถูกต้องและเป็นไปตามระยะเวลาที่กำหนด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064FF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ร้อยละ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6064FF">
        <w:rPr>
          <w:rFonts w:ascii="TH SarabunPSK" w:hAnsi="TH SarabunPSK" w:cs="TH SarabunPSK"/>
          <w:b/>
          <w:bCs/>
          <w:color w:val="000000"/>
          <w:sz w:val="30"/>
          <w:szCs w:val="30"/>
        </w:rPr>
        <w:t>4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976019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6064FF">
        <w:rPr>
          <w:rFonts w:ascii="TH SarabunPSK" w:hAnsi="TH SarabunPSK" w:cs="TH SarabunPSK" w:hint="cs"/>
          <w:color w:val="000000"/>
          <w:sz w:val="30"/>
          <w:szCs w:val="30"/>
          <w:cs/>
        </w:rPr>
        <w:t>5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ต่อ 1 คะแนน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3686"/>
      </w:tblGrid>
      <w:tr w:rsidR="005374C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6064FF" w:rsidRDefault="006064FF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4FF">
              <w:rPr>
                <w:rFonts w:ascii="TH SarabunPSK" w:hAnsi="TH SarabunPSK" w:cs="TH SarabunPSK"/>
                <w:sz w:val="30"/>
                <w:szCs w:val="30"/>
                <w:cs/>
              </w:rPr>
              <w:t>ร้อยละ 80</w:t>
            </w:r>
          </w:p>
        </w:tc>
      </w:tr>
      <w:tr w:rsidR="006064FF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FF" w:rsidRPr="0092798B" w:rsidRDefault="006064FF" w:rsidP="006064F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FF" w:rsidRPr="006064FF" w:rsidRDefault="006064FF" w:rsidP="006064F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64FF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Pr="006064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85</w:t>
            </w:r>
          </w:p>
        </w:tc>
      </w:tr>
      <w:tr w:rsidR="006064FF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FF" w:rsidRPr="0092798B" w:rsidRDefault="006064FF" w:rsidP="006064F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FF" w:rsidRPr="006064FF" w:rsidRDefault="006064FF" w:rsidP="006064F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64FF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Pr="006064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90</w:t>
            </w:r>
          </w:p>
        </w:tc>
      </w:tr>
      <w:tr w:rsidR="006064FF" w:rsidRPr="00932AC9" w:rsidTr="0092798B">
        <w:trPr>
          <w:trHeight w:val="70"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FF" w:rsidRPr="0092798B" w:rsidRDefault="006064FF" w:rsidP="006064F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FF" w:rsidRPr="006064FF" w:rsidRDefault="006064FF" w:rsidP="006064F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64FF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Pr="006064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95</w:t>
            </w:r>
          </w:p>
        </w:tc>
      </w:tr>
      <w:tr w:rsidR="006064FF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FF" w:rsidRPr="0092798B" w:rsidRDefault="006064FF" w:rsidP="006064F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FF" w:rsidRPr="006064FF" w:rsidRDefault="006064FF" w:rsidP="006064F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064FF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Pr="006064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100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6064FF" w:rsidTr="00465674">
        <w:trPr>
          <w:trHeight w:val="418"/>
        </w:trPr>
        <w:tc>
          <w:tcPr>
            <w:tcW w:w="3710" w:type="dxa"/>
            <w:vAlign w:val="center"/>
          </w:tcPr>
          <w:p w:rsidR="00376665" w:rsidRPr="006064FF" w:rsidRDefault="006064FF" w:rsidP="006064FF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064FF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้อยละความสำเร็จในการลงทะเบียนรับ-ส่งหนังสือราชการด้วยระบบสารบรรณอิเล็กทรอนิกส์ได้ถูกต้องและเป็นไปตามระยะเวลาที่กำหนด</w:t>
            </w:r>
          </w:p>
        </w:tc>
        <w:tc>
          <w:tcPr>
            <w:tcW w:w="1330" w:type="dxa"/>
          </w:tcPr>
          <w:p w:rsidR="00376665" w:rsidRPr="006064FF" w:rsidRDefault="006064FF" w:rsidP="0017529D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064FF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  <w:bookmarkStart w:id="0" w:name="_GoBack"/>
            <w:bookmarkEnd w:id="0"/>
          </w:p>
        </w:tc>
        <w:tc>
          <w:tcPr>
            <w:tcW w:w="1416" w:type="dxa"/>
          </w:tcPr>
          <w:p w:rsidR="00376665" w:rsidRPr="006064FF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6064FF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6064FF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B60" w:rsidRDefault="00A05B60" w:rsidP="007C7324">
      <w:r>
        <w:separator/>
      </w:r>
    </w:p>
  </w:endnote>
  <w:endnote w:type="continuationSeparator" w:id="0">
    <w:p w:rsidR="00A05B60" w:rsidRDefault="00A05B60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B60" w:rsidRDefault="00A05B60" w:rsidP="007C7324">
      <w:r>
        <w:separator/>
      </w:r>
    </w:p>
  </w:footnote>
  <w:footnote w:type="continuationSeparator" w:id="0">
    <w:p w:rsidR="00A05B60" w:rsidRDefault="00A05B60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7601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7601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7529D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064F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76019"/>
    <w:rsid w:val="009926AE"/>
    <w:rsid w:val="009E18AE"/>
    <w:rsid w:val="009E6CB7"/>
    <w:rsid w:val="009E7232"/>
    <w:rsid w:val="00A05B60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31579"/>
    <w:rsid w:val="00F97B41"/>
    <w:rsid w:val="00FA729F"/>
    <w:rsid w:val="00FB4AD9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EA35B4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55423-7A1F-400D-82F7-A2AA5B985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6</cp:revision>
  <cp:lastPrinted>2013-03-01T03:26:00Z</cp:lastPrinted>
  <dcterms:created xsi:type="dcterms:W3CDTF">2018-12-28T06:06:00Z</dcterms:created>
  <dcterms:modified xsi:type="dcterms:W3CDTF">2018-12-28T08:18:00Z</dcterms:modified>
</cp:coreProperties>
</file>